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E3643" w14:textId="77777777" w:rsidR="00727A1C" w:rsidRDefault="00727A1C" w:rsidP="00727A1C">
      <w:pPr>
        <w:tabs>
          <w:tab w:val="left" w:pos="3780"/>
        </w:tabs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08F453CC" w14:textId="77777777" w:rsidR="00727A1C" w:rsidRDefault="00727A1C" w:rsidP="00727A1C">
      <w:pPr>
        <w:pStyle w:val="Default"/>
        <w:spacing w:line="360" w:lineRule="auto"/>
        <w:rPr>
          <w:b/>
        </w:rPr>
      </w:pPr>
      <w:r>
        <w:rPr>
          <w:b/>
        </w:rPr>
        <w:t>A COMISSÃO PERMANENTE DE LICITAÇÕES</w:t>
      </w:r>
    </w:p>
    <w:p w14:paraId="23D5866D" w14:textId="77777777" w:rsidR="00727A1C" w:rsidRDefault="00727A1C" w:rsidP="00727A1C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0FFC933" w14:textId="77777777" w:rsidR="00727A1C" w:rsidRDefault="00727A1C" w:rsidP="00727A1C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3A19207A" w14:textId="77777777" w:rsidR="00727A1C" w:rsidRDefault="00727A1C" w:rsidP="00727A1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DD715A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DECLARAÇÃO </w:t>
      </w:r>
      <w:r>
        <w:rPr>
          <w:rFonts w:ascii="Arial" w:hAnsi="Arial" w:cs="Arial"/>
          <w:b/>
          <w:color w:val="000000"/>
          <w:sz w:val="24"/>
          <w:szCs w:val="24"/>
          <w:u w:val="single"/>
        </w:rPr>
        <w:t>DE ATENDIMENTO A</w:t>
      </w:r>
      <w:r w:rsidRPr="00DD715A">
        <w:rPr>
          <w:rFonts w:ascii="Arial" w:hAnsi="Arial" w:cs="Arial"/>
          <w:b/>
          <w:color w:val="000000"/>
          <w:sz w:val="24"/>
          <w:szCs w:val="24"/>
          <w:u w:val="single"/>
        </w:rPr>
        <w:t>OS ÍNDICES</w:t>
      </w:r>
      <w:r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 </w:t>
      </w:r>
      <w:r w:rsidRPr="00DD715A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ECONÔMICOS PREVISTOS </w:t>
      </w:r>
      <w:r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NO </w:t>
      </w:r>
      <w:r w:rsidRPr="00DD715A">
        <w:rPr>
          <w:rFonts w:ascii="Arial" w:hAnsi="Arial" w:cs="Arial"/>
          <w:b/>
          <w:color w:val="000000"/>
          <w:sz w:val="24"/>
          <w:szCs w:val="24"/>
          <w:u w:val="single"/>
        </w:rPr>
        <w:t>EDITAL</w:t>
      </w:r>
    </w:p>
    <w:p w14:paraId="091AF0D0" w14:textId="77777777" w:rsidR="00727A1C" w:rsidRPr="00A008D8" w:rsidRDefault="00727A1C" w:rsidP="00727A1C">
      <w:pPr>
        <w:spacing w:line="360" w:lineRule="auto"/>
        <w:ind w:firstLine="709"/>
        <w:jc w:val="both"/>
        <w:rPr>
          <w:rFonts w:ascii="Arial" w:hAnsi="Arial" w:cs="Arial"/>
          <w:sz w:val="22"/>
          <w:szCs w:val="24"/>
        </w:rPr>
      </w:pPr>
    </w:p>
    <w:p w14:paraId="6995152E" w14:textId="77777777" w:rsidR="00727A1C" w:rsidRDefault="00727A1C" w:rsidP="00727A1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Eu,</w:t>
      </w:r>
      <w:r w:rsidRPr="004A207C">
        <w:rPr>
          <w:rFonts w:ascii="Arial" w:hAnsi="Arial" w:cs="Arial"/>
          <w:sz w:val="24"/>
          <w:szCs w:val="24"/>
        </w:rPr>
        <w:t xml:space="preserve"> </w:t>
      </w:r>
      <w:r w:rsidRPr="00D53787">
        <w:rPr>
          <w:rFonts w:ascii="Arial" w:hAnsi="Arial" w:cs="Arial"/>
          <w:b/>
          <w:bCs/>
          <w:sz w:val="24"/>
          <w:szCs w:val="24"/>
        </w:rPr>
        <w:t>Mara Araújo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profissional contabilista, </w:t>
      </w:r>
      <w:r w:rsidRPr="00DD715A">
        <w:rPr>
          <w:rFonts w:ascii="Arial" w:hAnsi="Arial" w:cs="Arial"/>
          <w:sz w:val="24"/>
          <w:szCs w:val="24"/>
        </w:rPr>
        <w:t>portadora da Carteira de Identidade</w:t>
      </w:r>
      <w:r w:rsidRPr="004A207C">
        <w:rPr>
          <w:rFonts w:ascii="Arial" w:hAnsi="Arial" w:cs="Arial"/>
          <w:sz w:val="24"/>
          <w:szCs w:val="24"/>
        </w:rPr>
        <w:t xml:space="preserve"> nº:</w:t>
      </w:r>
      <w:r>
        <w:rPr>
          <w:rFonts w:ascii="Arial" w:hAnsi="Arial" w:cs="Arial"/>
          <w:sz w:val="24"/>
          <w:szCs w:val="24"/>
        </w:rPr>
        <w:t xml:space="preserve"> 1826110166, </w:t>
      </w:r>
      <w:r w:rsidRPr="00DD715A">
        <w:rPr>
          <w:rFonts w:ascii="Arial" w:hAnsi="Arial" w:cs="Arial"/>
          <w:sz w:val="24"/>
          <w:szCs w:val="24"/>
        </w:rPr>
        <w:t>inscrit</w:t>
      </w:r>
      <w:r>
        <w:rPr>
          <w:rFonts w:ascii="Arial" w:hAnsi="Arial" w:cs="Arial"/>
          <w:sz w:val="24"/>
          <w:szCs w:val="24"/>
        </w:rPr>
        <w:t>a</w:t>
      </w:r>
      <w:r w:rsidRPr="00DD715A">
        <w:rPr>
          <w:rFonts w:ascii="Arial" w:hAnsi="Arial" w:cs="Arial"/>
          <w:sz w:val="24"/>
          <w:szCs w:val="24"/>
        </w:rPr>
        <w:t xml:space="preserve"> no</w:t>
      </w:r>
      <w:r w:rsidRPr="004A207C">
        <w:rPr>
          <w:rFonts w:ascii="Arial" w:hAnsi="Arial" w:cs="Arial"/>
          <w:sz w:val="24"/>
          <w:szCs w:val="24"/>
        </w:rPr>
        <w:t xml:space="preserve"> CPF nº: </w:t>
      </w:r>
      <w:r>
        <w:rPr>
          <w:rFonts w:ascii="Arial" w:hAnsi="Arial" w:cs="Arial"/>
          <w:sz w:val="24"/>
          <w:szCs w:val="24"/>
        </w:rPr>
        <w:t xml:space="preserve">084.054.967-93, </w:t>
      </w:r>
      <w:r w:rsidRPr="004A207C">
        <w:rPr>
          <w:rFonts w:ascii="Arial" w:hAnsi="Arial" w:cs="Arial"/>
          <w:sz w:val="24"/>
          <w:szCs w:val="24"/>
        </w:rPr>
        <w:t xml:space="preserve">DECLARO, sob as penas da Lei, que </w:t>
      </w:r>
      <w:r>
        <w:rPr>
          <w:rFonts w:ascii="Arial" w:hAnsi="Arial" w:cs="Arial"/>
          <w:sz w:val="24"/>
          <w:szCs w:val="24"/>
        </w:rPr>
        <w:t xml:space="preserve">a licitante </w:t>
      </w:r>
      <w:r w:rsidRPr="00A008D8">
        <w:rPr>
          <w:rFonts w:ascii="Arial" w:hAnsi="Arial" w:cs="Arial"/>
          <w:b/>
          <w:sz w:val="23"/>
          <w:szCs w:val="23"/>
        </w:rPr>
        <w:t>INTER MASTER SERVIÇOS E COMERCIO LTDA,</w:t>
      </w:r>
      <w:r w:rsidRPr="00A008D8">
        <w:rPr>
          <w:rFonts w:ascii="Arial" w:hAnsi="Arial" w:cs="Arial"/>
          <w:sz w:val="23"/>
          <w:szCs w:val="23"/>
        </w:rPr>
        <w:t xml:space="preserve"> devidamente inscrita no CNPJ sob o nº. </w:t>
      </w:r>
      <w:r w:rsidRPr="00A008D8">
        <w:rPr>
          <w:rFonts w:ascii="Arial" w:hAnsi="Arial" w:cs="Arial"/>
          <w:b/>
          <w:sz w:val="23"/>
          <w:szCs w:val="23"/>
        </w:rPr>
        <w:t>14.013.647/0001-62</w:t>
      </w:r>
      <w:r w:rsidRPr="00A008D8">
        <w:rPr>
          <w:rFonts w:ascii="Arial" w:hAnsi="Arial" w:cs="Arial"/>
          <w:sz w:val="23"/>
          <w:szCs w:val="23"/>
        </w:rPr>
        <w:t>, sediada à Av. Paulino Muller, 795 – Pvmto. 2, Jucutuquara, Vitória/ES, CEP: 29040-715</w:t>
      </w:r>
      <w:r>
        <w:rPr>
          <w:rFonts w:ascii="Arial" w:hAnsi="Arial" w:cs="Arial"/>
          <w:sz w:val="23"/>
          <w:szCs w:val="23"/>
        </w:rPr>
        <w:t xml:space="preserve">, </w:t>
      </w:r>
      <w:r w:rsidRPr="004A207C">
        <w:rPr>
          <w:rFonts w:ascii="Arial" w:hAnsi="Arial" w:cs="Arial"/>
          <w:sz w:val="24"/>
          <w:szCs w:val="24"/>
        </w:rPr>
        <w:t>atende os índices econômicos previstos neste edital.</w:t>
      </w:r>
    </w:p>
    <w:p w14:paraId="175A79B4" w14:textId="77777777" w:rsidR="00727A1C" w:rsidRPr="00CD7528" w:rsidRDefault="00727A1C" w:rsidP="00727A1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4FBA8C4" w14:textId="77777777" w:rsidR="00727A1C" w:rsidRPr="00CD7528" w:rsidRDefault="00727A1C" w:rsidP="00727A1C">
      <w:pPr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Por se</w:t>
      </w:r>
      <w:r>
        <w:rPr>
          <w:rFonts w:ascii="Arial" w:hAnsi="Arial" w:cs="Arial"/>
          <w:sz w:val="24"/>
          <w:szCs w:val="24"/>
        </w:rPr>
        <w:t>r expressão da verdade, firma-se a</w:t>
      </w:r>
      <w:r w:rsidRPr="00CD7528">
        <w:rPr>
          <w:rFonts w:ascii="Arial" w:hAnsi="Arial" w:cs="Arial"/>
          <w:sz w:val="24"/>
          <w:szCs w:val="24"/>
        </w:rPr>
        <w:t xml:space="preserve"> presente</w:t>
      </w:r>
      <w:r>
        <w:rPr>
          <w:rFonts w:ascii="Arial" w:hAnsi="Arial" w:cs="Arial"/>
          <w:sz w:val="24"/>
          <w:szCs w:val="24"/>
        </w:rPr>
        <w:t xml:space="preserve"> declaração</w:t>
      </w:r>
      <w:r w:rsidRPr="00CD7528">
        <w:rPr>
          <w:rFonts w:ascii="Arial" w:hAnsi="Arial" w:cs="Arial"/>
          <w:sz w:val="24"/>
          <w:szCs w:val="24"/>
        </w:rPr>
        <w:t>.</w:t>
      </w:r>
    </w:p>
    <w:p w14:paraId="4586076C" w14:textId="77777777" w:rsidR="00727A1C" w:rsidRPr="00CD7528" w:rsidRDefault="00727A1C" w:rsidP="00727A1C">
      <w:pPr>
        <w:spacing w:line="360" w:lineRule="auto"/>
        <w:rPr>
          <w:rFonts w:ascii="Arial" w:hAnsi="Arial" w:cs="Arial"/>
          <w:sz w:val="24"/>
          <w:szCs w:val="24"/>
        </w:rPr>
      </w:pPr>
    </w:p>
    <w:p w14:paraId="41D7981F" w14:textId="77777777" w:rsidR="00727A1C" w:rsidRDefault="00727A1C" w:rsidP="00727A1C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6F3A798" w14:textId="77777777" w:rsidR="00727A1C" w:rsidRDefault="00727A1C" w:rsidP="00727A1C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Vitória, ES</w:t>
      </w:r>
    </w:p>
    <w:p w14:paraId="4A85C25C" w14:textId="77777777" w:rsidR="004154F2" w:rsidRDefault="004154F2" w:rsidP="007372E2"/>
    <w:p w14:paraId="087E2941" w14:textId="77777777" w:rsidR="007372E2" w:rsidRDefault="007372E2" w:rsidP="007372E2"/>
    <w:p w14:paraId="6B015051" w14:textId="77777777" w:rsidR="007372E2" w:rsidRDefault="007372E2" w:rsidP="007372E2"/>
    <w:p w14:paraId="1FD6A469" w14:textId="77777777" w:rsidR="00727A1C" w:rsidRDefault="00727A1C" w:rsidP="007372E2"/>
    <w:p w14:paraId="086E25CB" w14:textId="77777777" w:rsidR="00727A1C" w:rsidRDefault="00727A1C" w:rsidP="007372E2"/>
    <w:p w14:paraId="04AC8177" w14:textId="77777777" w:rsidR="00727A1C" w:rsidRDefault="00727A1C" w:rsidP="007372E2"/>
    <w:p w14:paraId="68EF65DB" w14:textId="77777777" w:rsidR="00727A1C" w:rsidRDefault="00727A1C" w:rsidP="007372E2"/>
    <w:p w14:paraId="4323622B" w14:textId="77777777" w:rsidR="00727A1C" w:rsidRDefault="00727A1C" w:rsidP="007372E2">
      <w:bookmarkStart w:id="0" w:name="_GoBack"/>
      <w:bookmarkEnd w:id="0"/>
    </w:p>
    <w:p w14:paraId="2C732BFD" w14:textId="77777777" w:rsidR="00354AAB" w:rsidRDefault="00354AAB" w:rsidP="007372E2"/>
    <w:p w14:paraId="596B466D" w14:textId="77777777" w:rsidR="007372E2" w:rsidRDefault="007372E2" w:rsidP="007372E2"/>
    <w:p w14:paraId="0379A250" w14:textId="77777777" w:rsidR="007372E2" w:rsidRDefault="007372E2" w:rsidP="007372E2"/>
    <w:p w14:paraId="6C547AF3" w14:textId="77777777" w:rsidR="007372E2" w:rsidRDefault="007372E2" w:rsidP="007372E2">
      <w:pPr>
        <w:sectPr w:rsidR="007372E2" w:rsidSect="00432F82">
          <w:headerReference w:type="default" r:id="rId7"/>
          <w:footerReference w:type="default" r:id="rId8"/>
          <w:pgSz w:w="11906" w:h="16838"/>
          <w:pgMar w:top="2098" w:right="1134" w:bottom="1701" w:left="1701" w:header="709" w:footer="375" w:gutter="0"/>
          <w:cols w:space="708"/>
          <w:docGrid w:linePitch="360"/>
        </w:sectPr>
      </w:pPr>
    </w:p>
    <w:p w14:paraId="7FFDBCB3" w14:textId="77777777" w:rsidR="007372E2" w:rsidRPr="00CD7528" w:rsidRDefault="007372E2" w:rsidP="007372E2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lastRenderedPageBreak/>
        <w:t>JHONATHAN ARAUJO DE OLIVEIRA</w:t>
      </w:r>
    </w:p>
    <w:p w14:paraId="443D2C1E" w14:textId="77777777" w:rsid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Pr="00CD7528">
        <w:rPr>
          <w:rFonts w:ascii="Arial" w:hAnsi="Arial" w:cs="Arial"/>
          <w:b/>
          <w:sz w:val="24"/>
          <w:szCs w:val="24"/>
        </w:rPr>
        <w:t>ES</w:t>
      </w:r>
    </w:p>
    <w:p w14:paraId="79D255EF" w14:textId="77777777" w:rsid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1537A644" w14:textId="77777777" w:rsidR="007372E2" w:rsidRPr="00463D89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SÓCIO</w:t>
      </w:r>
    </w:p>
    <w:p w14:paraId="12F23CAC" w14:textId="77777777" w:rsidR="007372E2" w:rsidRPr="00463D89" w:rsidRDefault="007372E2" w:rsidP="007372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lastRenderedPageBreak/>
        <w:t>MARA ARAUJO</w:t>
      </w:r>
    </w:p>
    <w:p w14:paraId="720E4E46" w14:textId="77777777" w:rsidR="007372E2" w:rsidRPr="00463D89" w:rsidRDefault="007372E2" w:rsidP="007372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t>CPF: 084.054.967-93</w:t>
      </w:r>
    </w:p>
    <w:p w14:paraId="29DDD1AF" w14:textId="77777777" w:rsidR="007372E2" w:rsidRPr="00463D89" w:rsidRDefault="007372E2" w:rsidP="007372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t>CRC/ES: 016465/O-8</w:t>
      </w:r>
    </w:p>
    <w:p w14:paraId="3DC202F6" w14:textId="77777777" w:rsidR="007372E2" w:rsidRPr="00463D89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t>CONTABILISTA</w:t>
      </w:r>
    </w:p>
    <w:p w14:paraId="56F86FC8" w14:textId="77777777" w:rsidR="007372E2" w:rsidRDefault="007372E2" w:rsidP="007372E2">
      <w:pPr>
        <w:sectPr w:rsidR="007372E2" w:rsidSect="007372E2">
          <w:type w:val="continuous"/>
          <w:pgSz w:w="11906" w:h="16838"/>
          <w:pgMar w:top="2098" w:right="1134" w:bottom="1701" w:left="1701" w:header="709" w:footer="375" w:gutter="0"/>
          <w:cols w:num="2" w:space="709"/>
          <w:docGrid w:linePitch="360"/>
        </w:sectPr>
      </w:pPr>
    </w:p>
    <w:p w14:paraId="13E53263" w14:textId="77777777" w:rsidR="007372E2" w:rsidRDefault="007372E2" w:rsidP="007372E2"/>
    <w:p w14:paraId="5ACAB490" w14:textId="77777777" w:rsidR="007372E2" w:rsidRP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</w:p>
    <w:p w14:paraId="2D7DE5C9" w14:textId="77777777" w:rsidR="007372E2" w:rsidRPr="007372E2" w:rsidRDefault="007372E2" w:rsidP="007372E2"/>
    <w:sectPr w:rsidR="007372E2" w:rsidRPr="007372E2" w:rsidSect="007372E2">
      <w:type w:val="continuous"/>
      <w:pgSz w:w="11906" w:h="16838"/>
      <w:pgMar w:top="2098" w:right="1134" w:bottom="1701" w:left="1701" w:header="709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74F97" w14:textId="77777777" w:rsidR="004358E9" w:rsidRDefault="004358E9" w:rsidP="00307D16">
      <w:r>
        <w:separator/>
      </w:r>
    </w:p>
  </w:endnote>
  <w:endnote w:type="continuationSeparator" w:id="0">
    <w:p w14:paraId="549B2C58" w14:textId="77777777" w:rsidR="004358E9" w:rsidRDefault="004358E9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5D4EC" w14:textId="77777777" w:rsidR="00432F82" w:rsidRDefault="00432F82" w:rsidP="00AC2334">
    <w:pPr>
      <w:pStyle w:val="Rodap"/>
      <w:pBdr>
        <w:bottom w:val="single" w:sz="6" w:space="1" w:color="auto"/>
      </w:pBdr>
    </w:pPr>
  </w:p>
  <w:p w14:paraId="4FE61729" w14:textId="77777777" w:rsidR="00AC2334" w:rsidRPr="00F8144B" w:rsidRDefault="00AC2334" w:rsidP="00432F82">
    <w:pPr>
      <w:pStyle w:val="Body"/>
      <w:ind w:right="34"/>
      <w:rPr>
        <w:rFonts w:asciiTheme="minorHAnsi" w:hAnsiTheme="minorHAnsi"/>
        <w:sz w:val="16"/>
        <w:szCs w:val="16"/>
        <w:lang w:val="pt-BR"/>
      </w:rPr>
    </w:pPr>
  </w:p>
  <w:p w14:paraId="49135DEE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Av. Paulino Muller, 795 – Pvmto.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07074BBB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3DF0F75C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604E67A0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00F75" w14:textId="77777777" w:rsidR="004358E9" w:rsidRDefault="004358E9" w:rsidP="00307D16">
      <w:r>
        <w:separator/>
      </w:r>
    </w:p>
  </w:footnote>
  <w:footnote w:type="continuationSeparator" w:id="0">
    <w:p w14:paraId="23D95B58" w14:textId="77777777" w:rsidR="004358E9" w:rsidRDefault="004358E9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635CC" w14:textId="4395BA2D" w:rsidR="00307D16" w:rsidRDefault="00727A1C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2D59441" wp14:editId="7709873A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A56186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019B1857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Av. Paulino Muller, 795 – Pvmto.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36018019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729C054A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6683D4C0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6A85C71A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2D59441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36A56186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019B1857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Av. Paulino Muller, 795 – Pvmto.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36018019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729C054A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6683D4C0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6A85C71A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2009D"/>
    <w:rsid w:val="00033D5C"/>
    <w:rsid w:val="00036009"/>
    <w:rsid w:val="0003673A"/>
    <w:rsid w:val="000421BE"/>
    <w:rsid w:val="0005097E"/>
    <w:rsid w:val="0005286A"/>
    <w:rsid w:val="000567EF"/>
    <w:rsid w:val="00057E9E"/>
    <w:rsid w:val="000637AE"/>
    <w:rsid w:val="000757E3"/>
    <w:rsid w:val="000776BB"/>
    <w:rsid w:val="00084B76"/>
    <w:rsid w:val="0008764F"/>
    <w:rsid w:val="000A1158"/>
    <w:rsid w:val="000A3131"/>
    <w:rsid w:val="000A573A"/>
    <w:rsid w:val="000A6CA1"/>
    <w:rsid w:val="000A790F"/>
    <w:rsid w:val="000B25BA"/>
    <w:rsid w:val="000C030F"/>
    <w:rsid w:val="000C0B50"/>
    <w:rsid w:val="000C5359"/>
    <w:rsid w:val="000C64D1"/>
    <w:rsid w:val="000D2357"/>
    <w:rsid w:val="000D4377"/>
    <w:rsid w:val="000E1C70"/>
    <w:rsid w:val="000E212B"/>
    <w:rsid w:val="000F46C2"/>
    <w:rsid w:val="000F70F5"/>
    <w:rsid w:val="001006FA"/>
    <w:rsid w:val="00100FA6"/>
    <w:rsid w:val="00102461"/>
    <w:rsid w:val="001057A4"/>
    <w:rsid w:val="00110E36"/>
    <w:rsid w:val="001120FE"/>
    <w:rsid w:val="0011461D"/>
    <w:rsid w:val="00115FAF"/>
    <w:rsid w:val="001244FC"/>
    <w:rsid w:val="00124F13"/>
    <w:rsid w:val="00131970"/>
    <w:rsid w:val="001328F4"/>
    <w:rsid w:val="00140A96"/>
    <w:rsid w:val="00143E05"/>
    <w:rsid w:val="0014743F"/>
    <w:rsid w:val="00160383"/>
    <w:rsid w:val="00161315"/>
    <w:rsid w:val="00163C3E"/>
    <w:rsid w:val="00175243"/>
    <w:rsid w:val="00191470"/>
    <w:rsid w:val="0019583A"/>
    <w:rsid w:val="001A538B"/>
    <w:rsid w:val="001B1549"/>
    <w:rsid w:val="001B1902"/>
    <w:rsid w:val="001B3A35"/>
    <w:rsid w:val="001C15AB"/>
    <w:rsid w:val="001C6A23"/>
    <w:rsid w:val="001C6D27"/>
    <w:rsid w:val="001D15FB"/>
    <w:rsid w:val="001E3118"/>
    <w:rsid w:val="001F43CE"/>
    <w:rsid w:val="00200CDA"/>
    <w:rsid w:val="00211B51"/>
    <w:rsid w:val="00212250"/>
    <w:rsid w:val="00221777"/>
    <w:rsid w:val="0023050C"/>
    <w:rsid w:val="0023340C"/>
    <w:rsid w:val="00235D26"/>
    <w:rsid w:val="00236AF0"/>
    <w:rsid w:val="00237447"/>
    <w:rsid w:val="002423C4"/>
    <w:rsid w:val="00242D89"/>
    <w:rsid w:val="0024525D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E34"/>
    <w:rsid w:val="00294E4B"/>
    <w:rsid w:val="00295DA6"/>
    <w:rsid w:val="002A3868"/>
    <w:rsid w:val="002B164B"/>
    <w:rsid w:val="002B1E2F"/>
    <w:rsid w:val="002B607D"/>
    <w:rsid w:val="002B7199"/>
    <w:rsid w:val="002C4C97"/>
    <w:rsid w:val="002C7B55"/>
    <w:rsid w:val="002D6BC2"/>
    <w:rsid w:val="002E4E31"/>
    <w:rsid w:val="002F0C49"/>
    <w:rsid w:val="002F1098"/>
    <w:rsid w:val="002F214C"/>
    <w:rsid w:val="002F6347"/>
    <w:rsid w:val="00307D16"/>
    <w:rsid w:val="00307D91"/>
    <w:rsid w:val="003110BA"/>
    <w:rsid w:val="00311FEC"/>
    <w:rsid w:val="00314E75"/>
    <w:rsid w:val="00315278"/>
    <w:rsid w:val="0032037E"/>
    <w:rsid w:val="003221CF"/>
    <w:rsid w:val="00323DA5"/>
    <w:rsid w:val="0033212B"/>
    <w:rsid w:val="003359F4"/>
    <w:rsid w:val="00344BC2"/>
    <w:rsid w:val="00347AD3"/>
    <w:rsid w:val="00350AEF"/>
    <w:rsid w:val="00354AAB"/>
    <w:rsid w:val="00363D08"/>
    <w:rsid w:val="00364529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6733"/>
    <w:rsid w:val="003C4122"/>
    <w:rsid w:val="003C5766"/>
    <w:rsid w:val="003C5EAC"/>
    <w:rsid w:val="003C777B"/>
    <w:rsid w:val="003D27A3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6ED2"/>
    <w:rsid w:val="00417231"/>
    <w:rsid w:val="00422F6E"/>
    <w:rsid w:val="00432F82"/>
    <w:rsid w:val="00433ADC"/>
    <w:rsid w:val="004358E9"/>
    <w:rsid w:val="00436351"/>
    <w:rsid w:val="00436AC9"/>
    <w:rsid w:val="004428AB"/>
    <w:rsid w:val="00454C12"/>
    <w:rsid w:val="00462EE7"/>
    <w:rsid w:val="004650A8"/>
    <w:rsid w:val="0046634D"/>
    <w:rsid w:val="00474675"/>
    <w:rsid w:val="0048262B"/>
    <w:rsid w:val="00485342"/>
    <w:rsid w:val="00487FC7"/>
    <w:rsid w:val="00490ACB"/>
    <w:rsid w:val="00491A19"/>
    <w:rsid w:val="00494D66"/>
    <w:rsid w:val="004955EB"/>
    <w:rsid w:val="00497E51"/>
    <w:rsid w:val="004A3122"/>
    <w:rsid w:val="004A42C9"/>
    <w:rsid w:val="004A7873"/>
    <w:rsid w:val="004B4DE9"/>
    <w:rsid w:val="004B4EFE"/>
    <w:rsid w:val="004B5A15"/>
    <w:rsid w:val="004D01BA"/>
    <w:rsid w:val="004D1BA7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1C82"/>
    <w:rsid w:val="00513386"/>
    <w:rsid w:val="0051483D"/>
    <w:rsid w:val="00515C2D"/>
    <w:rsid w:val="00526ED7"/>
    <w:rsid w:val="0052779A"/>
    <w:rsid w:val="00531306"/>
    <w:rsid w:val="005315D2"/>
    <w:rsid w:val="00536B35"/>
    <w:rsid w:val="0054733C"/>
    <w:rsid w:val="00550F2E"/>
    <w:rsid w:val="005514ED"/>
    <w:rsid w:val="0055310A"/>
    <w:rsid w:val="00563E41"/>
    <w:rsid w:val="005649E7"/>
    <w:rsid w:val="005728FB"/>
    <w:rsid w:val="00574B30"/>
    <w:rsid w:val="00575377"/>
    <w:rsid w:val="0058484E"/>
    <w:rsid w:val="00584D29"/>
    <w:rsid w:val="00585F77"/>
    <w:rsid w:val="00587FA8"/>
    <w:rsid w:val="005912DE"/>
    <w:rsid w:val="00596C33"/>
    <w:rsid w:val="005A3FB3"/>
    <w:rsid w:val="005A4639"/>
    <w:rsid w:val="005A7312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600057"/>
    <w:rsid w:val="006109E6"/>
    <w:rsid w:val="00610CD6"/>
    <w:rsid w:val="0061128A"/>
    <w:rsid w:val="00614F92"/>
    <w:rsid w:val="00622F22"/>
    <w:rsid w:val="00623091"/>
    <w:rsid w:val="00627038"/>
    <w:rsid w:val="00637384"/>
    <w:rsid w:val="006373AF"/>
    <w:rsid w:val="00640F48"/>
    <w:rsid w:val="0064187F"/>
    <w:rsid w:val="006519BF"/>
    <w:rsid w:val="00660160"/>
    <w:rsid w:val="006679FE"/>
    <w:rsid w:val="00667A92"/>
    <w:rsid w:val="00670509"/>
    <w:rsid w:val="00674A60"/>
    <w:rsid w:val="00676AC4"/>
    <w:rsid w:val="006779B1"/>
    <w:rsid w:val="00683264"/>
    <w:rsid w:val="00684192"/>
    <w:rsid w:val="0068490F"/>
    <w:rsid w:val="00684E7D"/>
    <w:rsid w:val="00686ADD"/>
    <w:rsid w:val="00687A86"/>
    <w:rsid w:val="00690205"/>
    <w:rsid w:val="00692CDA"/>
    <w:rsid w:val="006A1DF6"/>
    <w:rsid w:val="006B25B1"/>
    <w:rsid w:val="006B77A8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F63C1"/>
    <w:rsid w:val="006F79A2"/>
    <w:rsid w:val="0070329E"/>
    <w:rsid w:val="00705B67"/>
    <w:rsid w:val="00706B94"/>
    <w:rsid w:val="0072196D"/>
    <w:rsid w:val="00722606"/>
    <w:rsid w:val="00724A94"/>
    <w:rsid w:val="00724C2E"/>
    <w:rsid w:val="00727A1C"/>
    <w:rsid w:val="00730560"/>
    <w:rsid w:val="00734A02"/>
    <w:rsid w:val="007372E2"/>
    <w:rsid w:val="00745CDE"/>
    <w:rsid w:val="00751CCF"/>
    <w:rsid w:val="0075542A"/>
    <w:rsid w:val="00757D7B"/>
    <w:rsid w:val="007617FB"/>
    <w:rsid w:val="007823A1"/>
    <w:rsid w:val="00782934"/>
    <w:rsid w:val="007855DF"/>
    <w:rsid w:val="007876F7"/>
    <w:rsid w:val="00787B2F"/>
    <w:rsid w:val="00792812"/>
    <w:rsid w:val="00793335"/>
    <w:rsid w:val="007975AC"/>
    <w:rsid w:val="007A1337"/>
    <w:rsid w:val="007A1D06"/>
    <w:rsid w:val="007A3F6B"/>
    <w:rsid w:val="007A6C57"/>
    <w:rsid w:val="007B74E9"/>
    <w:rsid w:val="007C75BD"/>
    <w:rsid w:val="007C7F47"/>
    <w:rsid w:val="007D2660"/>
    <w:rsid w:val="007E13F6"/>
    <w:rsid w:val="007E2AAC"/>
    <w:rsid w:val="007E37C7"/>
    <w:rsid w:val="007E425B"/>
    <w:rsid w:val="007F6CE4"/>
    <w:rsid w:val="008048C5"/>
    <w:rsid w:val="008066B9"/>
    <w:rsid w:val="0081552A"/>
    <w:rsid w:val="008161B5"/>
    <w:rsid w:val="008203DB"/>
    <w:rsid w:val="00824BFA"/>
    <w:rsid w:val="00824C14"/>
    <w:rsid w:val="00835607"/>
    <w:rsid w:val="00836C1B"/>
    <w:rsid w:val="00840A5A"/>
    <w:rsid w:val="00850BE3"/>
    <w:rsid w:val="00853CF3"/>
    <w:rsid w:val="00856C8E"/>
    <w:rsid w:val="00864111"/>
    <w:rsid w:val="00866E9B"/>
    <w:rsid w:val="008729CA"/>
    <w:rsid w:val="00875374"/>
    <w:rsid w:val="00877B25"/>
    <w:rsid w:val="00881E4D"/>
    <w:rsid w:val="00884B46"/>
    <w:rsid w:val="008A57B7"/>
    <w:rsid w:val="008B075D"/>
    <w:rsid w:val="008B4F01"/>
    <w:rsid w:val="008B60BB"/>
    <w:rsid w:val="008C3C2E"/>
    <w:rsid w:val="008C7F1B"/>
    <w:rsid w:val="008D060D"/>
    <w:rsid w:val="008D2251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7AB2"/>
    <w:rsid w:val="009C1B1A"/>
    <w:rsid w:val="009C53FF"/>
    <w:rsid w:val="009C6E4C"/>
    <w:rsid w:val="009D1E57"/>
    <w:rsid w:val="009D73E6"/>
    <w:rsid w:val="009E1482"/>
    <w:rsid w:val="009E48AB"/>
    <w:rsid w:val="009E625D"/>
    <w:rsid w:val="009E7BFA"/>
    <w:rsid w:val="00A00EAB"/>
    <w:rsid w:val="00A0433A"/>
    <w:rsid w:val="00A04A03"/>
    <w:rsid w:val="00A10724"/>
    <w:rsid w:val="00A15578"/>
    <w:rsid w:val="00A17258"/>
    <w:rsid w:val="00A3075D"/>
    <w:rsid w:val="00A3542E"/>
    <w:rsid w:val="00A439ED"/>
    <w:rsid w:val="00A4438D"/>
    <w:rsid w:val="00A46BE1"/>
    <w:rsid w:val="00A56328"/>
    <w:rsid w:val="00A60D16"/>
    <w:rsid w:val="00A62275"/>
    <w:rsid w:val="00A6787F"/>
    <w:rsid w:val="00A71905"/>
    <w:rsid w:val="00A71B96"/>
    <w:rsid w:val="00A76558"/>
    <w:rsid w:val="00A81CDB"/>
    <w:rsid w:val="00A876B5"/>
    <w:rsid w:val="00A87ECC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4B67"/>
    <w:rsid w:val="00AD6DE7"/>
    <w:rsid w:val="00AE31BE"/>
    <w:rsid w:val="00AE41ED"/>
    <w:rsid w:val="00AF05FD"/>
    <w:rsid w:val="00B06C9B"/>
    <w:rsid w:val="00B07187"/>
    <w:rsid w:val="00B13A7B"/>
    <w:rsid w:val="00B15D07"/>
    <w:rsid w:val="00B20A51"/>
    <w:rsid w:val="00B227F1"/>
    <w:rsid w:val="00B27B3D"/>
    <w:rsid w:val="00B30ED5"/>
    <w:rsid w:val="00B446E6"/>
    <w:rsid w:val="00B452B8"/>
    <w:rsid w:val="00B61F38"/>
    <w:rsid w:val="00B64666"/>
    <w:rsid w:val="00B649FF"/>
    <w:rsid w:val="00B71815"/>
    <w:rsid w:val="00B71DDC"/>
    <w:rsid w:val="00B73D32"/>
    <w:rsid w:val="00B74D6B"/>
    <w:rsid w:val="00B77CFF"/>
    <w:rsid w:val="00B82C42"/>
    <w:rsid w:val="00B85A56"/>
    <w:rsid w:val="00B93462"/>
    <w:rsid w:val="00B947ED"/>
    <w:rsid w:val="00BA0385"/>
    <w:rsid w:val="00BA34A8"/>
    <w:rsid w:val="00BB1EAF"/>
    <w:rsid w:val="00BB4FD0"/>
    <w:rsid w:val="00BC2E6F"/>
    <w:rsid w:val="00BC5ADD"/>
    <w:rsid w:val="00BD22A6"/>
    <w:rsid w:val="00BE02A9"/>
    <w:rsid w:val="00BE11C9"/>
    <w:rsid w:val="00BE6027"/>
    <w:rsid w:val="00BE711C"/>
    <w:rsid w:val="00BF1D50"/>
    <w:rsid w:val="00BF5FB6"/>
    <w:rsid w:val="00C01CC4"/>
    <w:rsid w:val="00C11D43"/>
    <w:rsid w:val="00C17B98"/>
    <w:rsid w:val="00C25832"/>
    <w:rsid w:val="00C27711"/>
    <w:rsid w:val="00C30B3D"/>
    <w:rsid w:val="00C310A2"/>
    <w:rsid w:val="00C31D97"/>
    <w:rsid w:val="00C347BC"/>
    <w:rsid w:val="00C36983"/>
    <w:rsid w:val="00C454E0"/>
    <w:rsid w:val="00C51AFC"/>
    <w:rsid w:val="00C62079"/>
    <w:rsid w:val="00C62DFC"/>
    <w:rsid w:val="00C6328F"/>
    <w:rsid w:val="00C651DA"/>
    <w:rsid w:val="00C67805"/>
    <w:rsid w:val="00C71506"/>
    <w:rsid w:val="00C74822"/>
    <w:rsid w:val="00C83935"/>
    <w:rsid w:val="00CA19FF"/>
    <w:rsid w:val="00CA2F3C"/>
    <w:rsid w:val="00CA4D0F"/>
    <w:rsid w:val="00CA5E38"/>
    <w:rsid w:val="00CA743F"/>
    <w:rsid w:val="00CB426A"/>
    <w:rsid w:val="00CB74AC"/>
    <w:rsid w:val="00CC4D9B"/>
    <w:rsid w:val="00CC73C3"/>
    <w:rsid w:val="00CC7B5D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33D41"/>
    <w:rsid w:val="00D34579"/>
    <w:rsid w:val="00D37848"/>
    <w:rsid w:val="00D41489"/>
    <w:rsid w:val="00D47454"/>
    <w:rsid w:val="00D47CA2"/>
    <w:rsid w:val="00D52F99"/>
    <w:rsid w:val="00D575C1"/>
    <w:rsid w:val="00D57F1A"/>
    <w:rsid w:val="00D62037"/>
    <w:rsid w:val="00D627E6"/>
    <w:rsid w:val="00D711F4"/>
    <w:rsid w:val="00D83797"/>
    <w:rsid w:val="00D83B8A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C27D9"/>
    <w:rsid w:val="00DC3014"/>
    <w:rsid w:val="00DC543D"/>
    <w:rsid w:val="00DD0E6C"/>
    <w:rsid w:val="00DD21C9"/>
    <w:rsid w:val="00DD63F3"/>
    <w:rsid w:val="00DE27B2"/>
    <w:rsid w:val="00DE4111"/>
    <w:rsid w:val="00DF244E"/>
    <w:rsid w:val="00DF46D7"/>
    <w:rsid w:val="00DF538B"/>
    <w:rsid w:val="00E04877"/>
    <w:rsid w:val="00E10DD6"/>
    <w:rsid w:val="00E135A6"/>
    <w:rsid w:val="00E16768"/>
    <w:rsid w:val="00E177FD"/>
    <w:rsid w:val="00E2577E"/>
    <w:rsid w:val="00E27D5A"/>
    <w:rsid w:val="00E33703"/>
    <w:rsid w:val="00E345A4"/>
    <w:rsid w:val="00E37086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7763"/>
    <w:rsid w:val="00E95C38"/>
    <w:rsid w:val="00E9771E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6FCF"/>
    <w:rsid w:val="00EF1B9D"/>
    <w:rsid w:val="00EF679E"/>
    <w:rsid w:val="00F060BE"/>
    <w:rsid w:val="00F10593"/>
    <w:rsid w:val="00F12FD4"/>
    <w:rsid w:val="00F245BB"/>
    <w:rsid w:val="00F267C7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52DE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6A7B"/>
    <w:rsid w:val="00FB1078"/>
    <w:rsid w:val="00FB47BA"/>
    <w:rsid w:val="00FB4EBE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F62E2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1</TotalTime>
  <Pages>1</Pages>
  <Words>118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Genes</dc:creator>
  <cp:lastModifiedBy>Connecting</cp:lastModifiedBy>
  <cp:revision>2</cp:revision>
  <cp:lastPrinted>2022-07-14T19:44:00Z</cp:lastPrinted>
  <dcterms:created xsi:type="dcterms:W3CDTF">2025-01-17T18:48:00Z</dcterms:created>
  <dcterms:modified xsi:type="dcterms:W3CDTF">2025-01-17T18:48:00Z</dcterms:modified>
</cp:coreProperties>
</file>